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26110" w14:textId="2ED0E2B1"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210942">
        <w:rPr>
          <w:rFonts w:ascii="Calibri" w:hAnsi="Calibri"/>
          <w:sz w:val="22"/>
          <w:szCs w:val="22"/>
        </w:rPr>
        <w:t xml:space="preserve">Richard Colwill </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545600D8"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210942">
        <w:rPr>
          <w:rFonts w:ascii="Calibri" w:hAnsi="Calibri"/>
          <w:sz w:val="22"/>
          <w:szCs w:val="22"/>
        </w:rPr>
        <w:t>01 April 2025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3F206942"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4C1790F2" w14:textId="29153ECE" w:rsidR="00B93ADB" w:rsidRPr="00A20613" w:rsidRDefault="00210942" w:rsidP="00A20613">
            <w:pPr>
              <w:pStyle w:val="BodyText"/>
              <w:numPr>
                <w:ilvl w:val="0"/>
                <w:numId w:val="15"/>
              </w:numPr>
              <w:rPr>
                <w:rFonts w:ascii="Calibri" w:hAnsi="Calibri"/>
                <w:b/>
                <w:sz w:val="22"/>
                <w:szCs w:val="22"/>
              </w:rPr>
            </w:pPr>
            <w:r w:rsidRPr="00210942">
              <w:rPr>
                <w:rFonts w:ascii="Calibri" w:hAnsi="Calibri"/>
                <w:b/>
                <w:bCs/>
                <w:sz w:val="22"/>
                <w:szCs w:val="22"/>
              </w:rPr>
              <w:t>Do you agree that the analysis undertaken from the DCP 437 Working Group is reflective of the likely increase in risk premia for affected customers if this CP is approved? Please provide your rationale either way and if you disagree, please provide your analysis on the likely increase in risk premia on affected customers.</w:t>
            </w:r>
          </w:p>
        </w:tc>
      </w:tr>
      <w:tr w:rsidR="00B93ADB" w:rsidRPr="00A20613" w14:paraId="26D064F9" w14:textId="77777777" w:rsidTr="00B93ADB">
        <w:sdt>
          <w:sdtPr>
            <w:rPr>
              <w:rFonts w:ascii="Calibri" w:hAnsi="Calibri"/>
              <w:sz w:val="22"/>
              <w:szCs w:val="22"/>
            </w:rPr>
            <w:tag w:val="dcusa_response1"/>
            <w:id w:val="-1219824294"/>
            <w:placeholder>
              <w:docPart w:val="A48114D0190344B4AA3A513F8A497FE8"/>
            </w:placeholder>
            <w:showingPlcHdr/>
          </w:sdtPr>
          <w:sdtEndPr/>
          <w:sdtContent>
            <w:tc>
              <w:tcPr>
                <w:tcW w:w="9070" w:type="dxa"/>
              </w:tcPr>
              <w:p w14:paraId="5972DE8B" w14:textId="72B7E435"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10942" w:rsidRPr="00A20613" w14:paraId="01A080A6" w14:textId="77777777" w:rsidTr="00721ABF">
        <w:trPr>
          <w:cnfStyle w:val="100000000000" w:firstRow="1" w:lastRow="0" w:firstColumn="0" w:lastColumn="0" w:oddVBand="0" w:evenVBand="0" w:oddHBand="0" w:evenHBand="0" w:firstRowFirstColumn="0" w:firstRowLastColumn="0" w:lastRowFirstColumn="0" w:lastRowLastColumn="0"/>
        </w:trPr>
        <w:tc>
          <w:tcPr>
            <w:tcW w:w="9070"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6B10E14F" w14:textId="3CEC012E" w:rsidR="00210942" w:rsidRPr="00A20613" w:rsidRDefault="00210942" w:rsidP="00210942">
            <w:pPr>
              <w:pStyle w:val="BodyText"/>
              <w:numPr>
                <w:ilvl w:val="0"/>
                <w:numId w:val="15"/>
              </w:numPr>
              <w:rPr>
                <w:rFonts w:ascii="Calibri" w:hAnsi="Calibri"/>
                <w:b/>
                <w:sz w:val="22"/>
                <w:szCs w:val="22"/>
              </w:rPr>
            </w:pPr>
            <w:r w:rsidRPr="00210942">
              <w:rPr>
                <w:rFonts w:ascii="Calibri" w:hAnsi="Calibri"/>
                <w:b/>
                <w:bCs/>
                <w:sz w:val="22"/>
                <w:szCs w:val="22"/>
              </w:rPr>
              <w:t>How many customers do you have on a contract greater than 14-months? Please split between domestic and non-domestic and for the non-domestic customers, please indicate how many have pass-through arrangements in place for DUoS charges</w:t>
            </w:r>
            <w:r>
              <w:rPr>
                <w:rFonts w:ascii="Calibri" w:hAnsi="Calibri"/>
                <w:b/>
                <w:bCs/>
                <w:sz w:val="22"/>
                <w:szCs w:val="22"/>
              </w:rPr>
              <w:t>.</w:t>
            </w:r>
          </w:p>
        </w:tc>
      </w:tr>
      <w:tr w:rsidR="00210942" w:rsidRPr="00A20613" w14:paraId="51C8AA16" w14:textId="77777777" w:rsidTr="00210942">
        <w:sdt>
          <w:sdtPr>
            <w:rPr>
              <w:rFonts w:ascii="Calibri" w:hAnsi="Calibri"/>
              <w:sz w:val="22"/>
              <w:szCs w:val="22"/>
            </w:rPr>
            <w:tag w:val="dcusa_response2"/>
            <w:id w:val="183254470"/>
            <w:placeholder>
              <w:docPart w:val="1B5CA31915C24A1B8F1DF158B3596B42"/>
            </w:placeholder>
            <w:showingPlcHdr/>
          </w:sdtPr>
          <w:sdtContent>
            <w:tc>
              <w:tcPr>
                <w:tcW w:w="9070" w:type="dxa"/>
              </w:tcPr>
              <w:p w14:paraId="057417FB" w14:textId="0BA779BB" w:rsidR="00210942" w:rsidRPr="00A20613" w:rsidRDefault="00210942" w:rsidP="00210942">
                <w:pPr>
                  <w:pStyle w:val="BodyText"/>
                  <w:rPr>
                    <w:rFonts w:ascii="Calibri" w:hAnsi="Calibri"/>
                    <w:sz w:val="22"/>
                    <w:szCs w:val="22"/>
                  </w:rPr>
                </w:pPr>
                <w:r w:rsidRPr="00A20613">
                  <w:rPr>
                    <w:rFonts w:ascii="Calibri" w:hAnsi="Calibri"/>
                    <w:sz w:val="22"/>
                    <w:szCs w:val="22"/>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0613" w:rsidRPr="00A20613" w14:paraId="0AFBB742" w14:textId="77777777" w:rsidTr="00941CCD">
        <w:trPr>
          <w:cnfStyle w:val="100000000000" w:firstRow="1" w:lastRow="0" w:firstColumn="0" w:lastColumn="0" w:oddVBand="0" w:evenVBand="0" w:oddHBand="0" w:evenHBand="0" w:firstRowFirstColumn="0" w:firstRowLastColumn="0" w:lastRowFirstColumn="0" w:lastRowLastColumn="0"/>
        </w:trPr>
        <w:tc>
          <w:tcPr>
            <w:tcW w:w="9070" w:type="dxa"/>
          </w:tcPr>
          <w:p w14:paraId="31E0752B" w14:textId="20C7E434" w:rsidR="00A20613" w:rsidRPr="00A20613" w:rsidRDefault="00210942" w:rsidP="00A20613">
            <w:pPr>
              <w:pStyle w:val="BodyText"/>
              <w:numPr>
                <w:ilvl w:val="0"/>
                <w:numId w:val="15"/>
              </w:numPr>
              <w:rPr>
                <w:rFonts w:ascii="Calibri" w:hAnsi="Calibri"/>
                <w:b/>
                <w:sz w:val="22"/>
                <w:szCs w:val="22"/>
              </w:rPr>
            </w:pPr>
            <w:r w:rsidRPr="00210942">
              <w:rPr>
                <w:rFonts w:ascii="Calibri" w:hAnsi="Calibri"/>
                <w:b/>
                <w:bCs/>
                <w:sz w:val="22"/>
                <w:szCs w:val="22"/>
              </w:rPr>
              <w:t>Any other comments?</w:t>
            </w:r>
          </w:p>
        </w:tc>
      </w:tr>
      <w:tr w:rsidR="00A20613" w:rsidRPr="00A20613" w14:paraId="4DAE2477" w14:textId="77777777" w:rsidTr="00941CCD">
        <w:sdt>
          <w:sdtPr>
            <w:rPr>
              <w:rFonts w:ascii="Calibri" w:hAnsi="Calibri"/>
              <w:sz w:val="22"/>
              <w:szCs w:val="22"/>
            </w:rPr>
            <w:tag w:val="dcusa_response2"/>
            <w:id w:val="1564131290"/>
            <w:placeholder>
              <w:docPart w:val="1688124096434438AD5CF89C500AEF31"/>
            </w:placeholder>
            <w:showingPlcHdr/>
          </w:sdtPr>
          <w:sdtEndPr/>
          <w:sdtContent>
            <w:tc>
              <w:tcPr>
                <w:tcW w:w="9070" w:type="dxa"/>
              </w:tcPr>
              <w:p w14:paraId="75B22123" w14:textId="77777777" w:rsidR="00A20613" w:rsidRPr="00A20613" w:rsidRDefault="00A20613" w:rsidP="00A20613">
                <w:pPr>
                  <w:pStyle w:val="BodyText"/>
                  <w:rPr>
                    <w:rFonts w:ascii="Calibri" w:hAnsi="Calibri"/>
                    <w:sz w:val="22"/>
                    <w:szCs w:val="22"/>
                  </w:rPr>
                </w:pPr>
                <w:r w:rsidRPr="00A20613">
                  <w:rPr>
                    <w:rFonts w:ascii="Calibri" w:hAnsi="Calibri"/>
                    <w:sz w:val="22"/>
                    <w:szCs w:val="22"/>
                  </w:rPr>
                  <w:t>Click or tap here to enter text.</w:t>
                </w:r>
              </w:p>
            </w:tc>
          </w:sdtContent>
        </w:sdt>
      </w:tr>
    </w:tbl>
    <w:p w14:paraId="0118FB19" w14:textId="77777777" w:rsidR="00085B32" w:rsidRDefault="00085B32" w:rsidP="00210942">
      <w:pPr>
        <w:pStyle w:val="BodyText"/>
        <w:rPr>
          <w:rFonts w:ascii="Calibri" w:hAnsi="Calibri"/>
          <w:sz w:val="22"/>
          <w:szCs w:val="22"/>
        </w:rPr>
      </w:pPr>
    </w:p>
    <w:sectPr w:rsidR="00085B32"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026B52E9"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4113330C"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 xml:space="preserve">will not be published on the DCUSA website but submitted solely to the Working Group for the analysis of the CP. For all other confidentiality requirements please contact the secretariat at </w:t>
      </w:r>
      <w:hyperlink r:id="rId1" w:history="1">
        <w:r w:rsidR="003E25EC" w:rsidRPr="000C2FBB">
          <w:rPr>
            <w:rStyle w:val="Hyperlink"/>
            <w:rFonts w:ascii="Calibri" w:hAnsi="Calibri"/>
          </w:rPr>
          <w:t>dcusa@electralink.co.uk</w:t>
        </w:r>
      </w:hyperlink>
      <w:r w:rsidR="003E25EC">
        <w:rPr>
          <w:rFonts w:ascii="Calibri" w:hAnsi="Calibri"/>
        </w:rPr>
        <w:t xml:space="preserve"> </w:t>
      </w:r>
      <w:r w:rsidRPr="00FB3F3A">
        <w:rPr>
          <w:rFonts w:ascii="Calibri" w:hAnsi="Calibri"/>
        </w:rPr>
        <w:t>or 0207 7432 3017</w:t>
      </w:r>
      <w:r w:rsidR="003E25EC">
        <w:rPr>
          <w:rFonts w:ascii="Calibri" w:hAnsi="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4E724090" w:rsidR="00FD00A2" w:rsidRDefault="001F2288">
    <w:pPr>
      <w:pStyle w:val="Header"/>
      <w:rPr>
        <w:rFonts w:ascii="Calibri" w:hAnsi="Calibri"/>
      </w:rPr>
    </w:pPr>
    <w:r w:rsidRPr="00FB3F3A">
      <w:rPr>
        <w:rFonts w:ascii="Calibri" w:hAnsi="Calibri"/>
      </w:rPr>
      <w:t xml:space="preserve">DCUSA </w:t>
    </w:r>
    <w:r w:rsidR="00210942">
      <w:rPr>
        <w:rFonts w:ascii="Calibri" w:hAnsi="Calibri"/>
      </w:rPr>
      <w:t>RFI</w:t>
    </w:r>
    <w:r w:rsidR="00FD00A2" w:rsidRPr="00FB3F3A">
      <w:rPr>
        <w:rFonts w:ascii="Calibri" w:hAnsi="Calibri"/>
      </w:rPr>
      <w:tab/>
    </w:r>
    <w:r w:rsidR="009B02DB" w:rsidRPr="00FB3F3A">
      <w:rPr>
        <w:rFonts w:ascii="Calibri" w:hAnsi="Calibri"/>
      </w:rPr>
      <w:t xml:space="preserve">DCP </w:t>
    </w:r>
    <w:r w:rsidR="000B305B">
      <w:rPr>
        <w:rFonts w:ascii="Calibri" w:hAnsi="Calibri"/>
      </w:rPr>
      <w:t>4</w:t>
    </w:r>
    <w:r w:rsidR="00210942">
      <w:rPr>
        <w:rFonts w:ascii="Calibri" w:hAnsi="Calibri"/>
      </w:rPr>
      <w:t>37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085B32"/>
    <w:rsid w:val="000B305B"/>
    <w:rsid w:val="00134AF7"/>
    <w:rsid w:val="00187153"/>
    <w:rsid w:val="001A43B1"/>
    <w:rsid w:val="001D6CF2"/>
    <w:rsid w:val="001E03C5"/>
    <w:rsid w:val="001F2288"/>
    <w:rsid w:val="001F66FF"/>
    <w:rsid w:val="00207615"/>
    <w:rsid w:val="00210942"/>
    <w:rsid w:val="00223DF1"/>
    <w:rsid w:val="0023069B"/>
    <w:rsid w:val="00235E4E"/>
    <w:rsid w:val="00292EF4"/>
    <w:rsid w:val="00296307"/>
    <w:rsid w:val="002B61A0"/>
    <w:rsid w:val="002C24F0"/>
    <w:rsid w:val="0031153A"/>
    <w:rsid w:val="00315909"/>
    <w:rsid w:val="003A0728"/>
    <w:rsid w:val="003A64EF"/>
    <w:rsid w:val="003D5FCA"/>
    <w:rsid w:val="003E25EC"/>
    <w:rsid w:val="0040580C"/>
    <w:rsid w:val="00410907"/>
    <w:rsid w:val="00471BA1"/>
    <w:rsid w:val="004748D1"/>
    <w:rsid w:val="0048324E"/>
    <w:rsid w:val="0048580D"/>
    <w:rsid w:val="004D3269"/>
    <w:rsid w:val="004D6571"/>
    <w:rsid w:val="004E13AE"/>
    <w:rsid w:val="0053310E"/>
    <w:rsid w:val="00554409"/>
    <w:rsid w:val="005C154F"/>
    <w:rsid w:val="00615A92"/>
    <w:rsid w:val="006742DD"/>
    <w:rsid w:val="006861F3"/>
    <w:rsid w:val="006A6FAA"/>
    <w:rsid w:val="006D482C"/>
    <w:rsid w:val="00711B18"/>
    <w:rsid w:val="007361B2"/>
    <w:rsid w:val="0075624B"/>
    <w:rsid w:val="0076726D"/>
    <w:rsid w:val="007B4C18"/>
    <w:rsid w:val="00884177"/>
    <w:rsid w:val="008D01AD"/>
    <w:rsid w:val="008F22A5"/>
    <w:rsid w:val="0091534A"/>
    <w:rsid w:val="009204C3"/>
    <w:rsid w:val="00963A66"/>
    <w:rsid w:val="00994CC8"/>
    <w:rsid w:val="009976A3"/>
    <w:rsid w:val="009A3EA3"/>
    <w:rsid w:val="009B02DB"/>
    <w:rsid w:val="009F1AFC"/>
    <w:rsid w:val="00A20613"/>
    <w:rsid w:val="00A24745"/>
    <w:rsid w:val="00A8063A"/>
    <w:rsid w:val="00A817E9"/>
    <w:rsid w:val="00A828F0"/>
    <w:rsid w:val="00AB182D"/>
    <w:rsid w:val="00AC6DB4"/>
    <w:rsid w:val="00AE2A2D"/>
    <w:rsid w:val="00B10C7A"/>
    <w:rsid w:val="00B23A4B"/>
    <w:rsid w:val="00B42F5F"/>
    <w:rsid w:val="00B915CE"/>
    <w:rsid w:val="00B93ADB"/>
    <w:rsid w:val="00BA7C9A"/>
    <w:rsid w:val="00BD5603"/>
    <w:rsid w:val="00C01797"/>
    <w:rsid w:val="00C261EB"/>
    <w:rsid w:val="00C54951"/>
    <w:rsid w:val="00C83505"/>
    <w:rsid w:val="00C8482C"/>
    <w:rsid w:val="00CE497A"/>
    <w:rsid w:val="00D30706"/>
    <w:rsid w:val="00D64550"/>
    <w:rsid w:val="00D80D09"/>
    <w:rsid w:val="00DB3EF9"/>
    <w:rsid w:val="00DF4C07"/>
    <w:rsid w:val="00E33375"/>
    <w:rsid w:val="00E968FB"/>
    <w:rsid w:val="00EC1EEE"/>
    <w:rsid w:val="00ED1F8A"/>
    <w:rsid w:val="00EE2CEA"/>
    <w:rsid w:val="00F86EB7"/>
    <w:rsid w:val="00FA65EA"/>
    <w:rsid w:val="00FB3F3A"/>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53"/>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E2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48114D0190344B4AA3A513F8A497FE8"/>
        <w:category>
          <w:name w:val="General"/>
          <w:gallery w:val="placeholder"/>
        </w:category>
        <w:types>
          <w:type w:val="bbPlcHdr"/>
        </w:types>
        <w:behaviors>
          <w:behavior w:val="content"/>
        </w:behaviors>
        <w:guid w:val="{EA29865B-EF82-40F5-84DC-20C85E2EF6BC}"/>
      </w:docPartPr>
      <w:docPartBody>
        <w:p w:rsidR="00585727" w:rsidRDefault="00585727" w:rsidP="00585727">
          <w:pPr>
            <w:pStyle w:val="A48114D0190344B4AA3A513F8A497FE8"/>
          </w:pPr>
          <w:r w:rsidRPr="00A65385">
            <w:rPr>
              <w:rStyle w:val="PlaceholderText"/>
            </w:rPr>
            <w:t>Click or tap here to enter text.</w:t>
          </w:r>
        </w:p>
      </w:docPartBody>
    </w:docPart>
    <w:docPart>
      <w:docPartPr>
        <w:name w:val="1688124096434438AD5CF89C500AEF31"/>
        <w:category>
          <w:name w:val="General"/>
          <w:gallery w:val="placeholder"/>
        </w:category>
        <w:types>
          <w:type w:val="bbPlcHdr"/>
        </w:types>
        <w:behaviors>
          <w:behavior w:val="content"/>
        </w:behaviors>
        <w:guid w:val="{57E1228C-14D6-42EC-8EE0-6B97BD1AA8FB}"/>
      </w:docPartPr>
      <w:docPartBody>
        <w:p w:rsidR="00E36480" w:rsidRDefault="00E36480" w:rsidP="00E36480">
          <w:pPr>
            <w:pStyle w:val="1688124096434438AD5CF89C500AEF31"/>
          </w:pPr>
          <w:r w:rsidRPr="00A65385">
            <w:rPr>
              <w:rStyle w:val="PlaceholderText"/>
            </w:rPr>
            <w:t>Click or tap here to enter text.</w:t>
          </w:r>
        </w:p>
      </w:docPartBody>
    </w:docPart>
    <w:docPart>
      <w:docPartPr>
        <w:name w:val="1B5CA31915C24A1B8F1DF158B3596B42"/>
        <w:category>
          <w:name w:val="General"/>
          <w:gallery w:val="placeholder"/>
        </w:category>
        <w:types>
          <w:type w:val="bbPlcHdr"/>
        </w:types>
        <w:behaviors>
          <w:behavior w:val="content"/>
        </w:behaviors>
        <w:guid w:val="{618C4B15-14D9-4087-BF38-4FC1B79CDF17}"/>
      </w:docPartPr>
      <w:docPartBody>
        <w:p w:rsidR="0077446E" w:rsidRDefault="0077446E" w:rsidP="0077446E">
          <w:pPr>
            <w:pStyle w:val="1B5CA31915C24A1B8F1DF158B3596B42"/>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432F57"/>
    <w:rsid w:val="0043753B"/>
    <w:rsid w:val="00585727"/>
    <w:rsid w:val="0077446E"/>
    <w:rsid w:val="008B551E"/>
    <w:rsid w:val="00A8063A"/>
    <w:rsid w:val="00AB182D"/>
    <w:rsid w:val="00BA6B9B"/>
    <w:rsid w:val="00BD5603"/>
    <w:rsid w:val="00E36480"/>
    <w:rsid w:val="00F46099"/>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446E"/>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48114D0190344B4AA3A513F8A497FE8">
    <w:name w:val="A48114D0190344B4AA3A513F8A497FE8"/>
    <w:rsid w:val="00585727"/>
    <w:rPr>
      <w:kern w:val="2"/>
      <w14:ligatures w14:val="standardContextual"/>
    </w:rPr>
  </w:style>
  <w:style w:type="paragraph" w:customStyle="1" w:styleId="07F54220EB2A4B24A5E901A1C4ED3799">
    <w:name w:val="07F54220EB2A4B24A5E901A1C4ED3799"/>
    <w:rsid w:val="008B551E"/>
  </w:style>
  <w:style w:type="paragraph" w:customStyle="1" w:styleId="890AEA30620D49A381B921C0D85964AB">
    <w:name w:val="890AEA30620D49A381B921C0D85964AB"/>
    <w:rsid w:val="008B551E"/>
  </w:style>
  <w:style w:type="paragraph" w:customStyle="1" w:styleId="6A0D44E570D34E55BE6D37F7E7957653">
    <w:name w:val="6A0D44E570D34E55BE6D37F7E7957653"/>
    <w:rsid w:val="008B551E"/>
  </w:style>
  <w:style w:type="paragraph" w:customStyle="1" w:styleId="6DFC1FDB9A81455191032EDC6B39438E">
    <w:name w:val="6DFC1FDB9A81455191032EDC6B39438E"/>
    <w:rsid w:val="00585727"/>
    <w:rPr>
      <w:kern w:val="2"/>
      <w14:ligatures w14:val="standardContextual"/>
    </w:rPr>
  </w:style>
  <w:style w:type="paragraph" w:customStyle="1" w:styleId="1688124096434438AD5CF89C500AEF31">
    <w:name w:val="1688124096434438AD5CF89C500AEF31"/>
    <w:rsid w:val="00E36480"/>
    <w:rPr>
      <w:kern w:val="2"/>
      <w14:ligatures w14:val="standardContextual"/>
    </w:rPr>
  </w:style>
  <w:style w:type="paragraph" w:customStyle="1" w:styleId="1B5CA31915C24A1B8F1DF158B3596B42">
    <w:name w:val="1B5CA31915C24A1B8F1DF158B3596B42"/>
    <w:rsid w:val="0077446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71</TotalTime>
  <Pages>1</Pages>
  <Words>154</Words>
  <Characters>882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Hannah Proffitt</cp:lastModifiedBy>
  <cp:revision>26</cp:revision>
  <cp:lastPrinted>2022-03-17T16:48:00Z</cp:lastPrinted>
  <dcterms:created xsi:type="dcterms:W3CDTF">2022-07-20T15:54:00Z</dcterms:created>
  <dcterms:modified xsi:type="dcterms:W3CDTF">2025-03-11T15:26:00Z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